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9606" w:type="dxa"/>
        <w:tblLayout w:type="fixed"/>
        <w:tblLook w:val="04A0" w:firstRow="1" w:lastRow="0" w:firstColumn="1" w:lastColumn="0" w:noHBand="0" w:noVBand="1"/>
      </w:tblPr>
      <w:tblGrid>
        <w:gridCol w:w="3369"/>
        <w:gridCol w:w="1559"/>
        <w:gridCol w:w="1701"/>
        <w:gridCol w:w="1276"/>
        <w:gridCol w:w="1701"/>
      </w:tblGrid>
      <w:tr w:rsidR="00BB7DC2" w:rsidTr="00C91D45">
        <w:tc>
          <w:tcPr>
            <w:tcW w:w="3369" w:type="dxa"/>
          </w:tcPr>
          <w:p w:rsidR="00BB7DC2" w:rsidRDefault="00BB7DC2" w:rsidP="006B2DDB">
            <w:pPr>
              <w:tabs>
                <w:tab w:val="left" w:pos="7404"/>
              </w:tabs>
            </w:pPr>
            <w:bookmarkStart w:id="0" w:name="_GoBack"/>
            <w:bookmarkEnd w:id="0"/>
            <w:r>
              <w:t>Beschreibung</w:t>
            </w:r>
          </w:p>
        </w:tc>
        <w:tc>
          <w:tcPr>
            <w:tcW w:w="3260" w:type="dxa"/>
            <w:gridSpan w:val="2"/>
          </w:tcPr>
          <w:p w:rsidR="00BB7DC2" w:rsidRDefault="00BB7DC2" w:rsidP="00EE684B">
            <w:pPr>
              <w:tabs>
                <w:tab w:val="left" w:pos="740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gewinnwirksam eintragen als</w:t>
            </w:r>
          </w:p>
        </w:tc>
        <w:tc>
          <w:tcPr>
            <w:tcW w:w="2977" w:type="dxa"/>
            <w:gridSpan w:val="2"/>
          </w:tcPr>
          <w:p w:rsidR="00BB7DC2" w:rsidRPr="007B5413" w:rsidRDefault="00BB7DC2" w:rsidP="00C91D45">
            <w:pPr>
              <w:tabs>
                <w:tab w:val="left" w:pos="740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gewinnneutral </w:t>
            </w:r>
          </w:p>
        </w:tc>
      </w:tr>
      <w:tr w:rsidR="00EE684B" w:rsidTr="00C91D45">
        <w:tc>
          <w:tcPr>
            <w:tcW w:w="336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559" w:type="dxa"/>
          </w:tcPr>
          <w:p w:rsidR="00C91D45" w:rsidRDefault="00EE684B" w:rsidP="00EE684B">
            <w:pPr>
              <w:tabs>
                <w:tab w:val="left" w:pos="7404"/>
              </w:tabs>
              <w:jc w:val="center"/>
            </w:pPr>
            <w:r>
              <w:t>Einnahme</w:t>
            </w:r>
            <w:r w:rsidR="00C91D45">
              <w:t xml:space="preserve">, </w:t>
            </w:r>
          </w:p>
          <w:p w:rsidR="00EE684B" w:rsidRDefault="00C91D45" w:rsidP="00EE684B">
            <w:pPr>
              <w:tabs>
                <w:tab w:val="left" w:pos="7404"/>
              </w:tabs>
              <w:jc w:val="center"/>
            </w:pPr>
            <w:r>
              <w:t>Begründung</w:t>
            </w:r>
          </w:p>
        </w:tc>
        <w:tc>
          <w:tcPr>
            <w:tcW w:w="1701" w:type="dxa"/>
          </w:tcPr>
          <w:p w:rsidR="00EE684B" w:rsidRDefault="00EE684B" w:rsidP="00C91D45">
            <w:pPr>
              <w:tabs>
                <w:tab w:val="left" w:pos="7404"/>
              </w:tabs>
              <w:jc w:val="center"/>
            </w:pPr>
            <w:r>
              <w:t>Ausgabe</w:t>
            </w:r>
            <w:r w:rsidR="00C91D45">
              <w:t xml:space="preserve">, </w:t>
            </w:r>
            <w:r w:rsidR="00C91D45">
              <w:br/>
              <w:t>Begründung</w:t>
            </w:r>
          </w:p>
        </w:tc>
        <w:tc>
          <w:tcPr>
            <w:tcW w:w="1276" w:type="dxa"/>
          </w:tcPr>
          <w:p w:rsidR="00EE684B" w:rsidRDefault="00EE684B" w:rsidP="007B5413">
            <w:pPr>
              <w:tabs>
                <w:tab w:val="left" w:pos="7404"/>
              </w:tabs>
              <w:jc w:val="center"/>
            </w:pPr>
            <w:r>
              <w:t>Achtung - Ausnahme</w:t>
            </w:r>
          </w:p>
        </w:tc>
        <w:tc>
          <w:tcPr>
            <w:tcW w:w="1701" w:type="dxa"/>
          </w:tcPr>
          <w:p w:rsidR="00EE684B" w:rsidRDefault="00C91D45" w:rsidP="007B5413">
            <w:pPr>
              <w:tabs>
                <w:tab w:val="left" w:pos="7404"/>
              </w:tabs>
              <w:jc w:val="center"/>
            </w:pPr>
            <w:r>
              <w:t>Begründung</w:t>
            </w:r>
          </w:p>
        </w:tc>
      </w:tr>
      <w:tr w:rsidR="00EE684B" w:rsidTr="00C91D45">
        <w:tc>
          <w:tcPr>
            <w:tcW w:w="3369" w:type="dxa"/>
          </w:tcPr>
          <w:p w:rsidR="00EE684B" w:rsidRPr="00C91D45" w:rsidRDefault="00EE684B" w:rsidP="00C91D45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C91D45">
              <w:rPr>
                <w:sz w:val="20"/>
                <w:szCs w:val="20"/>
              </w:rPr>
              <w:t>Die Boutique „fashion4you“</w:t>
            </w:r>
            <w:r w:rsidR="00C91D45" w:rsidRPr="00C91D45">
              <w:rPr>
                <w:sz w:val="20"/>
                <w:szCs w:val="20"/>
              </w:rPr>
              <w:t xml:space="preserve"> kauft Damenblusen im Wert von </w:t>
            </w:r>
            <w:r w:rsidRPr="00C91D45">
              <w:rPr>
                <w:sz w:val="20"/>
                <w:szCs w:val="20"/>
              </w:rPr>
              <w:t>650,-- beim Kleidergroßhändler</w:t>
            </w:r>
            <w:r w:rsidR="00C91D45" w:rsidRPr="00C91D45">
              <w:rPr>
                <w:sz w:val="20"/>
                <w:szCs w:val="20"/>
              </w:rPr>
              <w:t>, Barzahlung</w:t>
            </w:r>
          </w:p>
        </w:tc>
        <w:tc>
          <w:tcPr>
            <w:tcW w:w="1559" w:type="dxa"/>
          </w:tcPr>
          <w:p w:rsidR="00EE684B" w:rsidRPr="00A87DBE" w:rsidRDefault="00EE684B" w:rsidP="006B2DDB">
            <w:pPr>
              <w:tabs>
                <w:tab w:val="left" w:pos="7404"/>
              </w:tabs>
              <w:rPr>
                <w:b/>
                <w:color w:val="FF0000"/>
              </w:rPr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Pr="00C91D45" w:rsidRDefault="00EE684B" w:rsidP="00C91D45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C91D45">
              <w:rPr>
                <w:sz w:val="20"/>
                <w:szCs w:val="20"/>
              </w:rPr>
              <w:t xml:space="preserve">Die Boutique „fashion4you“ zahlt die Rechnung des Steuerberaters über 260,-- </w:t>
            </w:r>
            <w:r w:rsidR="00C91D45" w:rsidRPr="00C91D45">
              <w:rPr>
                <w:sz w:val="20"/>
                <w:szCs w:val="20"/>
              </w:rPr>
              <w:t xml:space="preserve">inkl. </w:t>
            </w:r>
            <w:proofErr w:type="spellStart"/>
            <w:r w:rsidR="00C91D45" w:rsidRPr="00C91D45">
              <w:rPr>
                <w:sz w:val="20"/>
                <w:szCs w:val="20"/>
              </w:rPr>
              <w:t>Ust</w:t>
            </w:r>
            <w:proofErr w:type="spellEnd"/>
            <w:r w:rsidR="00C91D45" w:rsidRPr="00C91D45">
              <w:rPr>
                <w:sz w:val="20"/>
                <w:szCs w:val="20"/>
              </w:rPr>
              <w:t xml:space="preserve"> für Beratungsleistung, Bankabbuchung</w:t>
            </w:r>
            <w:r w:rsidRPr="00C91D45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EE684B" w:rsidRPr="00A87DBE" w:rsidRDefault="00EE684B" w:rsidP="006B2DDB">
            <w:pPr>
              <w:tabs>
                <w:tab w:val="left" w:pos="7404"/>
              </w:tabs>
              <w:rPr>
                <w:b/>
                <w:color w:val="FF0000"/>
              </w:rPr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Default="00EE684B" w:rsidP="00E24E32">
            <w:pPr>
              <w:tabs>
                <w:tab w:val="left" w:pos="7404"/>
              </w:tabs>
            </w:pPr>
            <w:r>
              <w:t>Bankeingang von 500,-- am Bankkonto der Boutique. Das Geld wurde von der Kassa einbezahlt.</w:t>
            </w:r>
          </w:p>
        </w:tc>
        <w:tc>
          <w:tcPr>
            <w:tcW w:w="1559" w:type="dxa"/>
          </w:tcPr>
          <w:p w:rsidR="00EE684B" w:rsidRPr="00A87DBE" w:rsidRDefault="00EE684B" w:rsidP="006B2DDB">
            <w:pPr>
              <w:tabs>
                <w:tab w:val="left" w:pos="7404"/>
              </w:tabs>
              <w:rPr>
                <w:b/>
                <w:color w:val="FF0000"/>
              </w:rPr>
            </w:pPr>
          </w:p>
        </w:tc>
        <w:tc>
          <w:tcPr>
            <w:tcW w:w="1701" w:type="dxa"/>
          </w:tcPr>
          <w:p w:rsidR="00EE684B" w:rsidRPr="00A87DBE" w:rsidRDefault="00EE684B" w:rsidP="006B2DDB">
            <w:pPr>
              <w:tabs>
                <w:tab w:val="left" w:pos="7404"/>
              </w:tabs>
              <w:rPr>
                <w:b/>
                <w:color w:val="FF0000"/>
              </w:rPr>
            </w:pPr>
          </w:p>
        </w:tc>
        <w:tc>
          <w:tcPr>
            <w:tcW w:w="1276" w:type="dxa"/>
          </w:tcPr>
          <w:p w:rsidR="00EE684B" w:rsidRPr="00A87DBE" w:rsidRDefault="00EE684B" w:rsidP="006B2DDB">
            <w:pPr>
              <w:tabs>
                <w:tab w:val="left" w:pos="7404"/>
              </w:tabs>
              <w:rPr>
                <w:b/>
                <w:color w:val="FF0000"/>
              </w:rPr>
            </w:pPr>
          </w:p>
        </w:tc>
        <w:tc>
          <w:tcPr>
            <w:tcW w:w="1701" w:type="dxa"/>
          </w:tcPr>
          <w:p w:rsidR="00EE684B" w:rsidRPr="00A87DBE" w:rsidRDefault="00EE684B" w:rsidP="006B2DDB">
            <w:pPr>
              <w:tabs>
                <w:tab w:val="left" w:pos="7404"/>
              </w:tabs>
              <w:rPr>
                <w:b/>
                <w:color w:val="FF0000"/>
              </w:rPr>
            </w:pPr>
          </w:p>
        </w:tc>
      </w:tr>
      <w:tr w:rsidR="00EE684B" w:rsidTr="00C91D45">
        <w:tc>
          <w:tcPr>
            <w:tcW w:w="3369" w:type="dxa"/>
          </w:tcPr>
          <w:p w:rsidR="00EE684B" w:rsidRDefault="00EE684B" w:rsidP="00E24E32">
            <w:pPr>
              <w:tabs>
                <w:tab w:val="left" w:pos="7404"/>
              </w:tabs>
            </w:pPr>
            <w:r>
              <w:t>Die Boutique „fashion4you“ verkauft eine Hose um 150,--</w:t>
            </w:r>
            <w:r w:rsidR="00C91D45">
              <w:t>, bar</w:t>
            </w:r>
          </w:p>
        </w:tc>
        <w:tc>
          <w:tcPr>
            <w:tcW w:w="1559" w:type="dxa"/>
          </w:tcPr>
          <w:p w:rsidR="00EE684B" w:rsidRPr="00A87DBE" w:rsidRDefault="00EE684B" w:rsidP="006B2DDB">
            <w:pPr>
              <w:tabs>
                <w:tab w:val="left" w:pos="7404"/>
              </w:tabs>
              <w:rPr>
                <w:b/>
                <w:color w:val="FF0000"/>
              </w:rPr>
            </w:pPr>
          </w:p>
        </w:tc>
        <w:tc>
          <w:tcPr>
            <w:tcW w:w="1701" w:type="dxa"/>
          </w:tcPr>
          <w:p w:rsidR="00EE684B" w:rsidRPr="00A87DBE" w:rsidRDefault="00EE684B" w:rsidP="006B2DDB">
            <w:pPr>
              <w:tabs>
                <w:tab w:val="left" w:pos="7404"/>
              </w:tabs>
              <w:rPr>
                <w:b/>
                <w:color w:val="FF0000"/>
              </w:rPr>
            </w:pPr>
          </w:p>
        </w:tc>
        <w:tc>
          <w:tcPr>
            <w:tcW w:w="1276" w:type="dxa"/>
          </w:tcPr>
          <w:p w:rsidR="00EE684B" w:rsidRPr="00A87DBE" w:rsidRDefault="00EE684B" w:rsidP="006B2DDB">
            <w:pPr>
              <w:tabs>
                <w:tab w:val="left" w:pos="7404"/>
              </w:tabs>
              <w:rPr>
                <w:b/>
                <w:color w:val="FF0000"/>
              </w:rPr>
            </w:pPr>
          </w:p>
        </w:tc>
        <w:tc>
          <w:tcPr>
            <w:tcW w:w="1701" w:type="dxa"/>
          </w:tcPr>
          <w:p w:rsidR="00EE684B" w:rsidRPr="00A87DBE" w:rsidRDefault="00EE684B" w:rsidP="006B2DDB">
            <w:pPr>
              <w:tabs>
                <w:tab w:val="left" w:pos="7404"/>
              </w:tabs>
              <w:rPr>
                <w:b/>
                <w:color w:val="FF0000"/>
              </w:rPr>
            </w:pPr>
          </w:p>
        </w:tc>
      </w:tr>
      <w:tr w:rsidR="00EE684B" w:rsidTr="00C91D45">
        <w:tc>
          <w:tcPr>
            <w:tcW w:w="3369" w:type="dxa"/>
          </w:tcPr>
          <w:p w:rsidR="00EE684B" w:rsidRDefault="00EE684B" w:rsidP="00E24E32">
            <w:pPr>
              <w:tabs>
                <w:tab w:val="left" w:pos="7404"/>
              </w:tabs>
            </w:pPr>
            <w:r>
              <w:t>Die Chefin der Boutique „fashion4you“ entnimmt ein Kleid für sich selbst. (Wert netto 100,--)</w:t>
            </w:r>
          </w:p>
        </w:tc>
        <w:tc>
          <w:tcPr>
            <w:tcW w:w="1559" w:type="dxa"/>
          </w:tcPr>
          <w:p w:rsidR="00EE684B" w:rsidRPr="00A87DBE" w:rsidRDefault="00EE684B" w:rsidP="006B2DDB">
            <w:pPr>
              <w:tabs>
                <w:tab w:val="left" w:pos="7404"/>
              </w:tabs>
              <w:rPr>
                <w:b/>
                <w:color w:val="FF0000"/>
              </w:rPr>
            </w:pPr>
          </w:p>
        </w:tc>
        <w:tc>
          <w:tcPr>
            <w:tcW w:w="1701" w:type="dxa"/>
          </w:tcPr>
          <w:p w:rsidR="00EE684B" w:rsidRPr="00A87DBE" w:rsidRDefault="00EE684B" w:rsidP="006B2DDB">
            <w:pPr>
              <w:tabs>
                <w:tab w:val="left" w:pos="7404"/>
              </w:tabs>
              <w:rPr>
                <w:b/>
                <w:color w:val="FF0000"/>
              </w:rPr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  <w:rPr>
                <w:b/>
                <w:color w:val="FF0000"/>
              </w:rPr>
            </w:pPr>
          </w:p>
        </w:tc>
        <w:tc>
          <w:tcPr>
            <w:tcW w:w="1701" w:type="dxa"/>
          </w:tcPr>
          <w:p w:rsidR="00EE684B" w:rsidRPr="00A87DBE" w:rsidRDefault="00EE684B" w:rsidP="006B2DDB">
            <w:pPr>
              <w:tabs>
                <w:tab w:val="left" w:pos="7404"/>
              </w:tabs>
              <w:rPr>
                <w:b/>
                <w:color w:val="FF0000"/>
              </w:rPr>
            </w:pPr>
          </w:p>
        </w:tc>
      </w:tr>
      <w:tr w:rsidR="00EE684B" w:rsidTr="00C91D45">
        <w:tc>
          <w:tcPr>
            <w:tcW w:w="3369" w:type="dxa"/>
          </w:tcPr>
          <w:p w:rsidR="00EE684B" w:rsidRDefault="00EE684B" w:rsidP="006B2DDB">
            <w:pPr>
              <w:tabs>
                <w:tab w:val="left" w:pos="7404"/>
              </w:tabs>
            </w:pPr>
            <w:r>
              <w:t>Die Boutique „fashion4you“ kauft eine neue Schaufensterpuppe um 650,--.</w:t>
            </w:r>
            <w:r w:rsidR="00C91D45">
              <w:t xml:space="preserve"> (Barzahlung)</w:t>
            </w:r>
          </w:p>
        </w:tc>
        <w:tc>
          <w:tcPr>
            <w:tcW w:w="1559" w:type="dxa"/>
          </w:tcPr>
          <w:p w:rsidR="00EE684B" w:rsidRPr="00A87DBE" w:rsidRDefault="00EE684B" w:rsidP="006B2DDB">
            <w:pPr>
              <w:tabs>
                <w:tab w:val="left" w:pos="7404"/>
              </w:tabs>
              <w:rPr>
                <w:b/>
                <w:color w:val="FF0000"/>
              </w:rPr>
            </w:pPr>
          </w:p>
        </w:tc>
        <w:tc>
          <w:tcPr>
            <w:tcW w:w="1701" w:type="dxa"/>
          </w:tcPr>
          <w:p w:rsidR="00EE684B" w:rsidRPr="00A87DBE" w:rsidRDefault="00EE684B" w:rsidP="006B2DDB">
            <w:pPr>
              <w:tabs>
                <w:tab w:val="left" w:pos="7404"/>
              </w:tabs>
              <w:rPr>
                <w:b/>
                <w:color w:val="FF0000"/>
              </w:rPr>
            </w:pPr>
          </w:p>
        </w:tc>
        <w:tc>
          <w:tcPr>
            <w:tcW w:w="1276" w:type="dxa"/>
          </w:tcPr>
          <w:p w:rsidR="00EE684B" w:rsidRPr="00A87DBE" w:rsidRDefault="00EE684B" w:rsidP="006B2DDB">
            <w:pPr>
              <w:tabs>
                <w:tab w:val="left" w:pos="7404"/>
              </w:tabs>
              <w:rPr>
                <w:b/>
                <w:color w:val="FF0000"/>
              </w:rPr>
            </w:pPr>
          </w:p>
        </w:tc>
        <w:tc>
          <w:tcPr>
            <w:tcW w:w="1701" w:type="dxa"/>
          </w:tcPr>
          <w:p w:rsidR="00EE684B" w:rsidRPr="00A87DBE" w:rsidRDefault="00EE684B" w:rsidP="006B2DDB">
            <w:pPr>
              <w:tabs>
                <w:tab w:val="left" w:pos="7404"/>
              </w:tabs>
              <w:rPr>
                <w:b/>
                <w:color w:val="FF0000"/>
              </w:rPr>
            </w:pPr>
          </w:p>
        </w:tc>
      </w:tr>
      <w:tr w:rsidR="00EE684B" w:rsidTr="00C91D45">
        <w:tc>
          <w:tcPr>
            <w:tcW w:w="3369" w:type="dxa"/>
          </w:tcPr>
          <w:p w:rsidR="00EE684B" w:rsidRDefault="00EE684B" w:rsidP="006B2DDB">
            <w:pPr>
              <w:tabs>
                <w:tab w:val="left" w:pos="7404"/>
              </w:tabs>
            </w:pPr>
            <w:r>
              <w:t>Die Boutique „fashion4you“ verkauft ein Kleid um 130,--</w:t>
            </w:r>
            <w:r w:rsidR="00C91D45">
              <w:t>, bar</w:t>
            </w:r>
          </w:p>
        </w:tc>
        <w:tc>
          <w:tcPr>
            <w:tcW w:w="1559" w:type="dxa"/>
          </w:tcPr>
          <w:p w:rsidR="00EE684B" w:rsidRPr="00A87DBE" w:rsidRDefault="00EE684B" w:rsidP="006B2DDB">
            <w:pPr>
              <w:tabs>
                <w:tab w:val="left" w:pos="7404"/>
              </w:tabs>
              <w:rPr>
                <w:b/>
                <w:color w:val="FF0000"/>
              </w:rPr>
            </w:pPr>
          </w:p>
        </w:tc>
        <w:tc>
          <w:tcPr>
            <w:tcW w:w="1701" w:type="dxa"/>
          </w:tcPr>
          <w:p w:rsidR="00EE684B" w:rsidRPr="00A87DBE" w:rsidRDefault="00EE684B" w:rsidP="006B2DDB">
            <w:pPr>
              <w:tabs>
                <w:tab w:val="left" w:pos="7404"/>
              </w:tabs>
              <w:rPr>
                <w:b/>
                <w:color w:val="FF0000"/>
              </w:rPr>
            </w:pPr>
          </w:p>
        </w:tc>
        <w:tc>
          <w:tcPr>
            <w:tcW w:w="1276" w:type="dxa"/>
          </w:tcPr>
          <w:p w:rsidR="00EE684B" w:rsidRPr="00A87DBE" w:rsidRDefault="00EE684B" w:rsidP="006B2DDB">
            <w:pPr>
              <w:tabs>
                <w:tab w:val="left" w:pos="7404"/>
              </w:tabs>
              <w:rPr>
                <w:b/>
                <w:color w:val="FF0000"/>
              </w:rPr>
            </w:pPr>
          </w:p>
        </w:tc>
        <w:tc>
          <w:tcPr>
            <w:tcW w:w="1701" w:type="dxa"/>
          </w:tcPr>
          <w:p w:rsidR="00EE684B" w:rsidRPr="00A87DBE" w:rsidRDefault="00EE684B" w:rsidP="006B2DDB">
            <w:pPr>
              <w:tabs>
                <w:tab w:val="left" w:pos="7404"/>
              </w:tabs>
              <w:rPr>
                <w:b/>
                <w:color w:val="FF0000"/>
              </w:rPr>
            </w:pPr>
          </w:p>
        </w:tc>
      </w:tr>
      <w:tr w:rsidR="00EE684B" w:rsidTr="00C91D45">
        <w:tc>
          <w:tcPr>
            <w:tcW w:w="3369" w:type="dxa"/>
          </w:tcPr>
          <w:p w:rsidR="00EE684B" w:rsidRPr="00C91D45" w:rsidRDefault="00EE684B" w:rsidP="000421E9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C91D45">
              <w:rPr>
                <w:sz w:val="20"/>
                <w:szCs w:val="20"/>
              </w:rPr>
              <w:t xml:space="preserve">Pension „ </w:t>
            </w:r>
            <w:proofErr w:type="spellStart"/>
            <w:r w:rsidRPr="00C91D45">
              <w:rPr>
                <w:sz w:val="20"/>
                <w:szCs w:val="20"/>
              </w:rPr>
              <w:t>Altwien</w:t>
            </w:r>
            <w:proofErr w:type="spellEnd"/>
            <w:r w:rsidRPr="00C91D45">
              <w:rPr>
                <w:sz w:val="20"/>
                <w:szCs w:val="20"/>
              </w:rPr>
              <w:t>“ zahlt die Stromrechnung für das 1. Hal</w:t>
            </w:r>
            <w:r w:rsidR="00C91D45" w:rsidRPr="00C91D45">
              <w:rPr>
                <w:sz w:val="20"/>
                <w:szCs w:val="20"/>
              </w:rPr>
              <w:t>bjahr 2012 über 1.450,-- (Bankabbuchung)</w:t>
            </w: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Default="00EE684B" w:rsidP="00D95B0D">
            <w:pPr>
              <w:tabs>
                <w:tab w:val="left" w:pos="7404"/>
              </w:tabs>
            </w:pPr>
            <w:r>
              <w:t>Pension „Alt Wien“ zahlt die Feuerversicherung über 350,--</w:t>
            </w:r>
            <w:r w:rsidR="00C91D45">
              <w:t xml:space="preserve"> </w:t>
            </w:r>
            <w:r w:rsidR="00C91D45" w:rsidRPr="00C91D45">
              <w:rPr>
                <w:sz w:val="20"/>
                <w:szCs w:val="20"/>
              </w:rPr>
              <w:t>(Bankabbuchung)</w:t>
            </w: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Default="00EE684B" w:rsidP="00C91D45">
            <w:pPr>
              <w:tabs>
                <w:tab w:val="left" w:pos="7404"/>
              </w:tabs>
            </w:pPr>
            <w:r>
              <w:t>Pension "</w:t>
            </w:r>
            <w:proofErr w:type="spellStart"/>
            <w:r>
              <w:t>Altwien</w:t>
            </w:r>
            <w:proofErr w:type="spellEnd"/>
            <w:r>
              <w:t xml:space="preserve">" zahlt Löhne in Höhe von 6.789,-- </w:t>
            </w:r>
            <w:r w:rsidR="00C91D45" w:rsidRPr="00C91D45">
              <w:rPr>
                <w:sz w:val="20"/>
                <w:szCs w:val="20"/>
              </w:rPr>
              <w:t>(Bankabbuchung)</w:t>
            </w: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Pr="00C91D45" w:rsidRDefault="00EE684B" w:rsidP="006B2DDB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C91D45">
              <w:rPr>
                <w:sz w:val="20"/>
                <w:szCs w:val="20"/>
              </w:rPr>
              <w:t>Die Leiterin der Pension „</w:t>
            </w:r>
            <w:proofErr w:type="spellStart"/>
            <w:r w:rsidRPr="00C91D45">
              <w:rPr>
                <w:sz w:val="20"/>
                <w:szCs w:val="20"/>
              </w:rPr>
              <w:t>Altwien</w:t>
            </w:r>
            <w:proofErr w:type="spellEnd"/>
            <w:r w:rsidRPr="00C91D45">
              <w:rPr>
                <w:sz w:val="20"/>
                <w:szCs w:val="20"/>
              </w:rPr>
              <w:t>“ kauft bei Metro Lebensmittel und Getränke für die Gäste um brutto 2.680,-- gegen Barzahlung.</w:t>
            </w: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Default="00EE684B" w:rsidP="006B2DDB">
            <w:pPr>
              <w:tabs>
                <w:tab w:val="left" w:pos="7404"/>
              </w:tabs>
            </w:pPr>
            <w:r>
              <w:t xml:space="preserve">Eine Reisegruppe </w:t>
            </w:r>
            <w:proofErr w:type="gramStart"/>
            <w:r>
              <w:t>bleibt</w:t>
            </w:r>
            <w:proofErr w:type="gramEnd"/>
            <w:r>
              <w:t xml:space="preserve"> 2 Nächte, die Zahlung von 2.540,-- geht am Bankkonto ein.</w:t>
            </w: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Default="00EE684B" w:rsidP="00E24E32">
            <w:pPr>
              <w:tabs>
                <w:tab w:val="left" w:pos="7404"/>
              </w:tabs>
            </w:pPr>
            <w:r>
              <w:t>Pension "</w:t>
            </w:r>
            <w:proofErr w:type="spellStart"/>
            <w:r>
              <w:t>Altwien</w:t>
            </w:r>
            <w:proofErr w:type="spellEnd"/>
            <w:r>
              <w:t>" kauft einen neuen Herd für die Küche um brutto 1.250,</w:t>
            </w:r>
            <w:proofErr w:type="gramStart"/>
            <w:r>
              <w:t>- .</w:t>
            </w:r>
            <w:proofErr w:type="gramEnd"/>
            <w:r>
              <w:t xml:space="preserve"> </w:t>
            </w:r>
            <w:r w:rsidR="00C91D45">
              <w:t xml:space="preserve">(Barzahlung) </w:t>
            </w:r>
            <w:r>
              <w:t>Der alte war kaputt.</w:t>
            </w: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Default="00EE684B" w:rsidP="004225D7">
            <w:pPr>
              <w:tabs>
                <w:tab w:val="left" w:pos="7404"/>
              </w:tabs>
            </w:pPr>
            <w:r>
              <w:t>Die Leiterin der Pension „</w:t>
            </w:r>
            <w:proofErr w:type="spellStart"/>
            <w:r>
              <w:t>Altwien</w:t>
            </w:r>
            <w:proofErr w:type="spellEnd"/>
            <w:r>
              <w:t xml:space="preserve">“ kauft ein Bücherregal für den Empfangsbereich um brutto 160,-- bei </w:t>
            </w:r>
            <w:proofErr w:type="spellStart"/>
            <w:r>
              <w:t>Leiner</w:t>
            </w:r>
            <w:proofErr w:type="spellEnd"/>
            <w:r>
              <w:t xml:space="preserve"> und zahlt bar.</w:t>
            </w: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Default="00EE684B" w:rsidP="004225D7">
            <w:pPr>
              <w:tabs>
                <w:tab w:val="left" w:pos="7404"/>
              </w:tabs>
            </w:pPr>
            <w:r>
              <w:t>Ein Gast bleibt 1 Woche in der Pension und bezahlt dann 340,-- bar.</w:t>
            </w: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Default="00EE684B" w:rsidP="004225D7">
            <w:pPr>
              <w:tabs>
                <w:tab w:val="left" w:pos="7404"/>
              </w:tabs>
            </w:pPr>
            <w:r>
              <w:t>Die Chefin der Pension entnimmt 1 Bettzeug für Privatgebrauch mit einem Wert von 50,--</w:t>
            </w:r>
          </w:p>
          <w:p w:rsidR="00EE684B" w:rsidRDefault="00EE684B" w:rsidP="004225D7">
            <w:pPr>
              <w:tabs>
                <w:tab w:val="left" w:pos="7404"/>
              </w:tabs>
            </w:pP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Pr="002168F2" w:rsidRDefault="00EE684B" w:rsidP="002168F2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lastRenderedPageBreak/>
              <w:t>Die Autowerkstätte Manfred Engel kauft Ersatzteile, Schrauben, Kleinteile etc. um 350,-- bei Opel Wien GmbH</w:t>
            </w:r>
            <w:r w:rsidR="002168F2" w:rsidRPr="002168F2">
              <w:rPr>
                <w:sz w:val="20"/>
                <w:szCs w:val="20"/>
              </w:rPr>
              <w:t xml:space="preserve"> (Bankabbuchung)</w:t>
            </w: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Pr="002168F2" w:rsidRDefault="00EE684B" w:rsidP="006B2DDB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>Die Autowerkstätte Manfred Engel kauft eine neue Hebebühne um 3.400,--.</w:t>
            </w:r>
            <w:r w:rsidR="002168F2" w:rsidRPr="002168F2">
              <w:rPr>
                <w:sz w:val="20"/>
                <w:szCs w:val="20"/>
              </w:rPr>
              <w:t xml:space="preserve"> (Bankabbuchung)</w:t>
            </w: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Pr="002168F2" w:rsidRDefault="00EE684B" w:rsidP="006B2DDB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>Die Autowerkstätte Manfred Engel kauft einen neuen Drucker für das Büro um brutto 130,-- bei Media Markt gegen Barzahlung.</w:t>
            </w: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Pr="002168F2" w:rsidRDefault="00EE684B" w:rsidP="006B2DDB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>Die Autowerkstätte Manfred Engel kauft diverse Autoreifen, um diese an die Kunden weiterzuverkaufen. Die Rechnungssumme beträgt brutto 3.870,-- aus und wird per Einziehungsauftrag beglichen.</w:t>
            </w: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Pr="002168F2" w:rsidRDefault="00EE684B" w:rsidP="00E24E32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>Die Autowerkstätte Manfred Engel zahlt die Miete (brutto 780,--) für die Geschäftsräume durch Dauerauftrag.</w:t>
            </w: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Pr="002168F2" w:rsidRDefault="00EE684B" w:rsidP="009E6C24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>Der Chef der Autowerkstätte Manfred Engel entnimmt für das Privatauto seiner Frau Autoreifen um 350,--.</w:t>
            </w: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Default="00EE684B" w:rsidP="00E24E32">
            <w:pPr>
              <w:tabs>
                <w:tab w:val="left" w:pos="7404"/>
              </w:tabs>
            </w:pPr>
            <w:r>
              <w:t>Erfinde ein Beispiel:</w:t>
            </w:r>
          </w:p>
          <w:p w:rsidR="00EE684B" w:rsidRDefault="00EE684B" w:rsidP="00E24E32">
            <w:pPr>
              <w:tabs>
                <w:tab w:val="left" w:pos="7404"/>
              </w:tabs>
            </w:pPr>
          </w:p>
          <w:p w:rsidR="00EE684B" w:rsidRDefault="00EE684B" w:rsidP="00E24E32">
            <w:pPr>
              <w:tabs>
                <w:tab w:val="left" w:pos="7404"/>
              </w:tabs>
            </w:pPr>
          </w:p>
          <w:p w:rsidR="00EE684B" w:rsidRDefault="00EE684B" w:rsidP="00E24E32">
            <w:pPr>
              <w:tabs>
                <w:tab w:val="left" w:pos="7404"/>
              </w:tabs>
            </w:pP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  <w:p w:rsidR="00EE684B" w:rsidRDefault="00EE684B" w:rsidP="006B2DDB">
            <w:pPr>
              <w:tabs>
                <w:tab w:val="left" w:pos="7404"/>
              </w:tabs>
            </w:pPr>
          </w:p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Pr="002168F2" w:rsidRDefault="00EE684B" w:rsidP="002168F2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>Pizzeria La Traviata kauft einen Pizzaofen um 780,--.</w:t>
            </w:r>
            <w:r w:rsidR="002168F2" w:rsidRPr="002168F2">
              <w:rPr>
                <w:sz w:val="20"/>
                <w:szCs w:val="20"/>
              </w:rPr>
              <w:t xml:space="preserve"> (Bankabbuchung)</w:t>
            </w: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Pr="002168F2" w:rsidRDefault="00EE684B" w:rsidP="002168F2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 xml:space="preserve">Pizzeria La Traviata kauft Kopierpapier und Ordner bei </w:t>
            </w:r>
            <w:proofErr w:type="spellStart"/>
            <w:r w:rsidRPr="002168F2">
              <w:rPr>
                <w:sz w:val="20"/>
                <w:szCs w:val="20"/>
              </w:rPr>
              <w:t>Libro</w:t>
            </w:r>
            <w:proofErr w:type="spellEnd"/>
            <w:r w:rsidRPr="002168F2">
              <w:rPr>
                <w:sz w:val="20"/>
                <w:szCs w:val="20"/>
              </w:rPr>
              <w:t xml:space="preserve"> um 17,40</w:t>
            </w:r>
            <w:r w:rsidR="002168F2" w:rsidRPr="002168F2">
              <w:rPr>
                <w:sz w:val="20"/>
                <w:szCs w:val="20"/>
              </w:rPr>
              <w:t>,</w:t>
            </w:r>
            <w:r w:rsidRPr="002168F2">
              <w:rPr>
                <w:sz w:val="20"/>
                <w:szCs w:val="20"/>
              </w:rPr>
              <w:t xml:space="preserve"> </w:t>
            </w:r>
            <w:r w:rsidR="002168F2" w:rsidRPr="002168F2">
              <w:rPr>
                <w:sz w:val="20"/>
                <w:szCs w:val="20"/>
              </w:rPr>
              <w:t>Barzahlung</w:t>
            </w: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Pr="002168F2" w:rsidRDefault="00EE684B" w:rsidP="00D95B0D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>Pizzeria La Traviata kauft 3 Fässer Bier und 4 Kisten Cola (78,50) beim Getränkehändler gegen Barzahlung.</w:t>
            </w: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Pr="002168F2" w:rsidRDefault="00EE684B" w:rsidP="00D95B0D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 xml:space="preserve">Die Chefin der </w:t>
            </w:r>
            <w:proofErr w:type="spellStart"/>
            <w:r w:rsidRPr="002168F2">
              <w:rPr>
                <w:sz w:val="20"/>
                <w:szCs w:val="20"/>
              </w:rPr>
              <w:t>Pizzaria</w:t>
            </w:r>
            <w:proofErr w:type="spellEnd"/>
            <w:r w:rsidRPr="002168F2">
              <w:rPr>
                <w:sz w:val="20"/>
                <w:szCs w:val="20"/>
              </w:rPr>
              <w:t xml:space="preserve"> La Traviata entnimmt 1 kg Schinken für private Zwecke.</w:t>
            </w: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Pr="002168F2" w:rsidRDefault="00EE684B" w:rsidP="00E24E32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>Pizzeria La Traviata zahlt die Lohnabgaben, die monatlich an die Krankenkasse und das Finanzamt fällig sind durch Banküberweisung.</w:t>
            </w: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Pr="002168F2" w:rsidRDefault="00EE684B" w:rsidP="00E24E32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 xml:space="preserve">Die Chefin der </w:t>
            </w:r>
            <w:proofErr w:type="spellStart"/>
            <w:r w:rsidRPr="002168F2">
              <w:rPr>
                <w:sz w:val="20"/>
                <w:szCs w:val="20"/>
              </w:rPr>
              <w:t>Pizzaria</w:t>
            </w:r>
            <w:proofErr w:type="spellEnd"/>
            <w:r w:rsidRPr="002168F2">
              <w:rPr>
                <w:sz w:val="20"/>
                <w:szCs w:val="20"/>
              </w:rPr>
              <w:t xml:space="preserve"> La Traviata zahlt die Rechnung des Weinhändlers</w:t>
            </w:r>
            <w:r w:rsidR="002168F2">
              <w:rPr>
                <w:sz w:val="20"/>
                <w:szCs w:val="20"/>
              </w:rPr>
              <w:t xml:space="preserve"> über 340,-- </w:t>
            </w:r>
            <w:r w:rsidRPr="002168F2">
              <w:rPr>
                <w:sz w:val="20"/>
                <w:szCs w:val="20"/>
              </w:rPr>
              <w:t xml:space="preserve"> durch Banküberweisung.</w:t>
            </w: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Default="00EE684B" w:rsidP="00E24E32">
            <w:pPr>
              <w:tabs>
                <w:tab w:val="left" w:pos="7404"/>
              </w:tabs>
            </w:pPr>
            <w:r>
              <w:t>Pizzeria La Traviata zahlt die KFZ-Versicherung in Höhe von 1.235,-- durch Banküberweisung.</w:t>
            </w: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  <w:tr w:rsidR="00EE684B" w:rsidTr="00C91D45">
        <w:tc>
          <w:tcPr>
            <w:tcW w:w="3369" w:type="dxa"/>
          </w:tcPr>
          <w:p w:rsidR="00EE684B" w:rsidRDefault="00EE684B" w:rsidP="00D57B9E">
            <w:pPr>
              <w:tabs>
                <w:tab w:val="left" w:pos="7404"/>
              </w:tabs>
            </w:pPr>
            <w:r>
              <w:t>Erfinde ein Beispiel:</w:t>
            </w:r>
          </w:p>
          <w:p w:rsidR="00EE684B" w:rsidRDefault="00EE684B" w:rsidP="00D57B9E">
            <w:pPr>
              <w:tabs>
                <w:tab w:val="left" w:pos="7404"/>
              </w:tabs>
            </w:pPr>
          </w:p>
          <w:p w:rsidR="00EE684B" w:rsidRDefault="00EE684B" w:rsidP="00D57B9E">
            <w:pPr>
              <w:tabs>
                <w:tab w:val="left" w:pos="7404"/>
              </w:tabs>
            </w:pPr>
          </w:p>
          <w:p w:rsidR="00EE684B" w:rsidRDefault="00EE684B" w:rsidP="00D57B9E">
            <w:pPr>
              <w:tabs>
                <w:tab w:val="left" w:pos="7404"/>
              </w:tabs>
            </w:pPr>
          </w:p>
        </w:tc>
        <w:tc>
          <w:tcPr>
            <w:tcW w:w="1559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EE684B" w:rsidRDefault="00EE684B" w:rsidP="006B2DDB">
            <w:pPr>
              <w:tabs>
                <w:tab w:val="left" w:pos="7404"/>
              </w:tabs>
            </w:pPr>
          </w:p>
        </w:tc>
      </w:tr>
    </w:tbl>
    <w:p w:rsidR="006B2DDB" w:rsidRDefault="006B2DDB" w:rsidP="006B2DDB">
      <w:pPr>
        <w:tabs>
          <w:tab w:val="left" w:pos="7404"/>
        </w:tabs>
      </w:pPr>
    </w:p>
    <w:p w:rsidR="002168F2" w:rsidRDefault="002168F2" w:rsidP="006B2DDB">
      <w:pPr>
        <w:tabs>
          <w:tab w:val="left" w:pos="7404"/>
        </w:tabs>
      </w:pPr>
    </w:p>
    <w:p w:rsidR="002168F2" w:rsidRPr="00726E6E" w:rsidRDefault="002168F2" w:rsidP="006B2DDB">
      <w:pPr>
        <w:tabs>
          <w:tab w:val="left" w:pos="7404"/>
        </w:tabs>
        <w:rPr>
          <w:b/>
          <w:color w:val="FF0000"/>
        </w:rPr>
      </w:pPr>
      <w:r w:rsidRPr="00726E6E">
        <w:rPr>
          <w:b/>
          <w:color w:val="FF0000"/>
        </w:rPr>
        <w:lastRenderedPageBreak/>
        <w:t>Lösung</w:t>
      </w:r>
      <w:r w:rsidR="00726E6E">
        <w:rPr>
          <w:b/>
          <w:color w:val="FF0000"/>
        </w:rPr>
        <w:t>svorschlag</w:t>
      </w:r>
    </w:p>
    <w:tbl>
      <w:tblPr>
        <w:tblStyle w:val="Tabellenraster"/>
        <w:tblW w:w="9606" w:type="dxa"/>
        <w:tblLayout w:type="fixed"/>
        <w:tblLook w:val="04A0" w:firstRow="1" w:lastRow="0" w:firstColumn="1" w:lastColumn="0" w:noHBand="0" w:noVBand="1"/>
      </w:tblPr>
      <w:tblGrid>
        <w:gridCol w:w="3369"/>
        <w:gridCol w:w="1559"/>
        <w:gridCol w:w="1701"/>
        <w:gridCol w:w="1276"/>
        <w:gridCol w:w="1701"/>
      </w:tblGrid>
      <w:tr w:rsidR="002168F2" w:rsidTr="001D3DCC">
        <w:tc>
          <w:tcPr>
            <w:tcW w:w="3369" w:type="dxa"/>
          </w:tcPr>
          <w:p w:rsidR="002168F2" w:rsidRDefault="002168F2" w:rsidP="001D3DCC">
            <w:pPr>
              <w:tabs>
                <w:tab w:val="left" w:pos="7404"/>
              </w:tabs>
            </w:pPr>
            <w:r>
              <w:t>Beschreibung</w:t>
            </w:r>
          </w:p>
        </w:tc>
        <w:tc>
          <w:tcPr>
            <w:tcW w:w="3260" w:type="dxa"/>
            <w:gridSpan w:val="2"/>
          </w:tcPr>
          <w:p w:rsidR="002168F2" w:rsidRDefault="002168F2" w:rsidP="001D3DCC">
            <w:pPr>
              <w:tabs>
                <w:tab w:val="left" w:pos="740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gewinnwirksam eintragen als</w:t>
            </w:r>
          </w:p>
        </w:tc>
        <w:tc>
          <w:tcPr>
            <w:tcW w:w="2977" w:type="dxa"/>
            <w:gridSpan w:val="2"/>
          </w:tcPr>
          <w:p w:rsidR="002168F2" w:rsidRPr="007B5413" w:rsidRDefault="002168F2" w:rsidP="001D3DCC">
            <w:pPr>
              <w:tabs>
                <w:tab w:val="left" w:pos="740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gewinnneutral </w:t>
            </w:r>
          </w:p>
        </w:tc>
      </w:tr>
      <w:tr w:rsidR="002168F2" w:rsidTr="001D3DCC">
        <w:tc>
          <w:tcPr>
            <w:tcW w:w="3369" w:type="dxa"/>
          </w:tcPr>
          <w:p w:rsidR="002168F2" w:rsidRDefault="002168F2" w:rsidP="001D3DCC">
            <w:pPr>
              <w:tabs>
                <w:tab w:val="left" w:pos="7404"/>
              </w:tabs>
            </w:pPr>
          </w:p>
        </w:tc>
        <w:tc>
          <w:tcPr>
            <w:tcW w:w="1559" w:type="dxa"/>
          </w:tcPr>
          <w:p w:rsidR="002168F2" w:rsidRDefault="002168F2" w:rsidP="001D3DCC">
            <w:pPr>
              <w:tabs>
                <w:tab w:val="left" w:pos="7404"/>
              </w:tabs>
              <w:jc w:val="center"/>
            </w:pPr>
            <w:r>
              <w:t xml:space="preserve">Einnahme, </w:t>
            </w:r>
          </w:p>
          <w:p w:rsidR="002168F2" w:rsidRDefault="002168F2" w:rsidP="001D3DCC">
            <w:pPr>
              <w:tabs>
                <w:tab w:val="left" w:pos="7404"/>
              </w:tabs>
              <w:jc w:val="center"/>
            </w:pPr>
            <w:r>
              <w:t>Begründung</w:t>
            </w:r>
          </w:p>
        </w:tc>
        <w:tc>
          <w:tcPr>
            <w:tcW w:w="1701" w:type="dxa"/>
          </w:tcPr>
          <w:p w:rsidR="002168F2" w:rsidRDefault="002168F2" w:rsidP="001D3DCC">
            <w:pPr>
              <w:tabs>
                <w:tab w:val="left" w:pos="7404"/>
              </w:tabs>
              <w:jc w:val="center"/>
            </w:pPr>
            <w:r>
              <w:t xml:space="preserve">Ausgabe, </w:t>
            </w:r>
            <w:r>
              <w:br/>
              <w:t>Begründung</w:t>
            </w:r>
          </w:p>
        </w:tc>
        <w:tc>
          <w:tcPr>
            <w:tcW w:w="1276" w:type="dxa"/>
          </w:tcPr>
          <w:p w:rsidR="002168F2" w:rsidRDefault="002168F2" w:rsidP="001D3DCC">
            <w:pPr>
              <w:tabs>
                <w:tab w:val="left" w:pos="7404"/>
              </w:tabs>
              <w:jc w:val="center"/>
            </w:pPr>
            <w:r>
              <w:t>Achtung - Ausnahme</w:t>
            </w:r>
          </w:p>
        </w:tc>
        <w:tc>
          <w:tcPr>
            <w:tcW w:w="1701" w:type="dxa"/>
          </w:tcPr>
          <w:p w:rsidR="002168F2" w:rsidRDefault="002168F2" w:rsidP="001D3DCC">
            <w:pPr>
              <w:tabs>
                <w:tab w:val="left" w:pos="7404"/>
              </w:tabs>
              <w:jc w:val="center"/>
            </w:pPr>
            <w:r>
              <w:t>Begründung</w:t>
            </w:r>
          </w:p>
        </w:tc>
      </w:tr>
      <w:tr w:rsidR="002168F2" w:rsidTr="001D3DCC">
        <w:tc>
          <w:tcPr>
            <w:tcW w:w="3369" w:type="dxa"/>
          </w:tcPr>
          <w:p w:rsidR="002168F2" w:rsidRPr="00C91D45" w:rsidRDefault="002168F2" w:rsidP="001D3DCC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C91D45">
              <w:rPr>
                <w:sz w:val="20"/>
                <w:szCs w:val="20"/>
              </w:rPr>
              <w:t>Die Boutique „fashion4you“ kauft Damenblusen im Wert von 650,-- beim Kleidergroßhändler, Barzahlung</w:t>
            </w:r>
          </w:p>
        </w:tc>
        <w:tc>
          <w:tcPr>
            <w:tcW w:w="155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X, Wareneinkauf</w:t>
            </w:r>
          </w:p>
        </w:tc>
        <w:tc>
          <w:tcPr>
            <w:tcW w:w="1276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</w:tr>
      <w:tr w:rsidR="002168F2" w:rsidTr="001D3DCC">
        <w:tc>
          <w:tcPr>
            <w:tcW w:w="3369" w:type="dxa"/>
          </w:tcPr>
          <w:p w:rsidR="002168F2" w:rsidRPr="00C91D45" w:rsidRDefault="002168F2" w:rsidP="001D3DCC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C91D45">
              <w:rPr>
                <w:sz w:val="20"/>
                <w:szCs w:val="20"/>
              </w:rPr>
              <w:t xml:space="preserve">Die Boutique „fashion4you“ zahlt die Rechnung des Steuerberaters über 260,-- inkl. </w:t>
            </w:r>
            <w:proofErr w:type="spellStart"/>
            <w:r w:rsidRPr="00C91D45">
              <w:rPr>
                <w:sz w:val="20"/>
                <w:szCs w:val="20"/>
              </w:rPr>
              <w:t>Ust</w:t>
            </w:r>
            <w:proofErr w:type="spellEnd"/>
            <w:r w:rsidRPr="00C91D45">
              <w:rPr>
                <w:sz w:val="20"/>
                <w:szCs w:val="20"/>
              </w:rPr>
              <w:t xml:space="preserve"> für Beratungsleistung, Bankabbuchung.</w:t>
            </w:r>
          </w:p>
        </w:tc>
        <w:tc>
          <w:tcPr>
            <w:tcW w:w="155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168F2" w:rsidRPr="002168F2" w:rsidRDefault="002168F2" w:rsidP="002168F2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 xml:space="preserve">X, </w:t>
            </w:r>
          </w:p>
          <w:p w:rsidR="002168F2" w:rsidRPr="002168F2" w:rsidRDefault="002168F2" w:rsidP="002168F2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  <w:proofErr w:type="spellStart"/>
            <w:r w:rsidRPr="002168F2">
              <w:rPr>
                <w:b/>
                <w:color w:val="FF0000"/>
                <w:sz w:val="20"/>
                <w:szCs w:val="20"/>
              </w:rPr>
              <w:t>Steuerberatungeinkauf</w:t>
            </w:r>
            <w:proofErr w:type="spellEnd"/>
          </w:p>
        </w:tc>
        <w:tc>
          <w:tcPr>
            <w:tcW w:w="1276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</w:tr>
      <w:tr w:rsidR="002168F2" w:rsidTr="001D3DCC">
        <w:tc>
          <w:tcPr>
            <w:tcW w:w="3369" w:type="dxa"/>
          </w:tcPr>
          <w:p w:rsidR="002168F2" w:rsidRDefault="002168F2" w:rsidP="001D3DCC">
            <w:pPr>
              <w:tabs>
                <w:tab w:val="left" w:pos="7404"/>
              </w:tabs>
            </w:pPr>
            <w:r>
              <w:t>Bankeingang von 500,-- am Bankkonto der Boutique. Das Geld wurde von der Kassa einbezahlt.</w:t>
            </w:r>
          </w:p>
        </w:tc>
        <w:tc>
          <w:tcPr>
            <w:tcW w:w="155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x</w:t>
            </w: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Vermögensumschichtung</w:t>
            </w:r>
          </w:p>
        </w:tc>
      </w:tr>
      <w:tr w:rsidR="002168F2" w:rsidTr="001D3DCC">
        <w:tc>
          <w:tcPr>
            <w:tcW w:w="3369" w:type="dxa"/>
          </w:tcPr>
          <w:p w:rsidR="002168F2" w:rsidRDefault="002168F2" w:rsidP="001D3DCC">
            <w:pPr>
              <w:tabs>
                <w:tab w:val="left" w:pos="7404"/>
              </w:tabs>
            </w:pPr>
            <w:r>
              <w:t>Die Boutique „fashion4you“ verkauft eine Hose um 150,--, bar</w:t>
            </w:r>
          </w:p>
        </w:tc>
        <w:tc>
          <w:tcPr>
            <w:tcW w:w="155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X, Warenverkauf</w:t>
            </w: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</w:p>
        </w:tc>
      </w:tr>
      <w:tr w:rsidR="002168F2" w:rsidTr="001D3DCC">
        <w:tc>
          <w:tcPr>
            <w:tcW w:w="3369" w:type="dxa"/>
          </w:tcPr>
          <w:p w:rsidR="002168F2" w:rsidRDefault="002168F2" w:rsidP="001D3DCC">
            <w:pPr>
              <w:tabs>
                <w:tab w:val="left" w:pos="7404"/>
              </w:tabs>
            </w:pPr>
            <w:r>
              <w:t>Die Chefin der Boutique „fashion4you“ entnimmt ein Kleid für sich selbst. (Wert netto 100,--)</w:t>
            </w:r>
          </w:p>
        </w:tc>
        <w:tc>
          <w:tcPr>
            <w:tcW w:w="155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X, Eigenverbrauch</w:t>
            </w: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</w:p>
        </w:tc>
      </w:tr>
      <w:tr w:rsidR="002168F2" w:rsidTr="001D3DCC">
        <w:tc>
          <w:tcPr>
            <w:tcW w:w="3369" w:type="dxa"/>
          </w:tcPr>
          <w:p w:rsidR="002168F2" w:rsidRDefault="002168F2" w:rsidP="001D3DCC">
            <w:pPr>
              <w:tabs>
                <w:tab w:val="left" w:pos="7404"/>
              </w:tabs>
            </w:pPr>
            <w:r>
              <w:t>Die Boutique „fashion4you“ kauft eine neue Schaufensterpuppe um 650,--. (Barzahlung)</w:t>
            </w:r>
          </w:p>
        </w:tc>
        <w:tc>
          <w:tcPr>
            <w:tcW w:w="155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x</w:t>
            </w: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Anlagevermögen</w:t>
            </w:r>
          </w:p>
        </w:tc>
      </w:tr>
      <w:tr w:rsidR="002168F2" w:rsidTr="001D3DCC">
        <w:tc>
          <w:tcPr>
            <w:tcW w:w="3369" w:type="dxa"/>
          </w:tcPr>
          <w:p w:rsidR="002168F2" w:rsidRDefault="002168F2" w:rsidP="001D3DCC">
            <w:pPr>
              <w:tabs>
                <w:tab w:val="left" w:pos="7404"/>
              </w:tabs>
            </w:pPr>
            <w:r>
              <w:t>Die Boutique „fashion4you“ verkauft ein Kleid um 130,--, bar</w:t>
            </w:r>
          </w:p>
        </w:tc>
        <w:tc>
          <w:tcPr>
            <w:tcW w:w="155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X, Warenverkauf</w:t>
            </w: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</w:p>
        </w:tc>
      </w:tr>
      <w:tr w:rsidR="002168F2" w:rsidTr="001D3DCC">
        <w:tc>
          <w:tcPr>
            <w:tcW w:w="3369" w:type="dxa"/>
          </w:tcPr>
          <w:p w:rsidR="002168F2" w:rsidRPr="00C91D45" w:rsidRDefault="002168F2" w:rsidP="001D3DCC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C91D45">
              <w:rPr>
                <w:sz w:val="20"/>
                <w:szCs w:val="20"/>
              </w:rPr>
              <w:t xml:space="preserve">Pension „ </w:t>
            </w:r>
            <w:proofErr w:type="spellStart"/>
            <w:r w:rsidRPr="00C91D45">
              <w:rPr>
                <w:sz w:val="20"/>
                <w:szCs w:val="20"/>
              </w:rPr>
              <w:t>Altwien</w:t>
            </w:r>
            <w:proofErr w:type="spellEnd"/>
            <w:r w:rsidRPr="00C91D45">
              <w:rPr>
                <w:sz w:val="20"/>
                <w:szCs w:val="20"/>
              </w:rPr>
              <w:t>“ zahlt die Stromrechnung für das 1. Halbjahr 2012 über 1.450,-- (Bankabbuchung)</w:t>
            </w:r>
          </w:p>
        </w:tc>
        <w:tc>
          <w:tcPr>
            <w:tcW w:w="155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 xml:space="preserve">X, Strom </w:t>
            </w:r>
            <w:proofErr w:type="spellStart"/>
            <w:r w:rsidRPr="002168F2">
              <w:rPr>
                <w:b/>
                <w:color w:val="FF0000"/>
                <w:sz w:val="20"/>
                <w:szCs w:val="20"/>
              </w:rPr>
              <w:t>einkauf</w:t>
            </w:r>
            <w:proofErr w:type="spellEnd"/>
          </w:p>
        </w:tc>
        <w:tc>
          <w:tcPr>
            <w:tcW w:w="1276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</w:tr>
      <w:tr w:rsidR="002168F2" w:rsidTr="001D3DCC">
        <w:tc>
          <w:tcPr>
            <w:tcW w:w="3369" w:type="dxa"/>
          </w:tcPr>
          <w:p w:rsidR="002168F2" w:rsidRDefault="002168F2" w:rsidP="001D3DCC">
            <w:pPr>
              <w:tabs>
                <w:tab w:val="left" w:pos="7404"/>
              </w:tabs>
            </w:pPr>
            <w:r>
              <w:t xml:space="preserve">Pension „Alt Wien“ zahlt die Feuerversicherung über 350,-- </w:t>
            </w:r>
            <w:r w:rsidRPr="00C91D45">
              <w:rPr>
                <w:sz w:val="20"/>
                <w:szCs w:val="20"/>
              </w:rPr>
              <w:t>(Bankabbuchung)</w:t>
            </w:r>
          </w:p>
        </w:tc>
        <w:tc>
          <w:tcPr>
            <w:tcW w:w="155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X, Versicherung</w:t>
            </w:r>
          </w:p>
        </w:tc>
        <w:tc>
          <w:tcPr>
            <w:tcW w:w="1276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</w:tr>
      <w:tr w:rsidR="002168F2" w:rsidTr="001D3DCC">
        <w:tc>
          <w:tcPr>
            <w:tcW w:w="3369" w:type="dxa"/>
          </w:tcPr>
          <w:p w:rsidR="002168F2" w:rsidRDefault="002168F2" w:rsidP="001D3DCC">
            <w:pPr>
              <w:tabs>
                <w:tab w:val="left" w:pos="7404"/>
              </w:tabs>
            </w:pPr>
            <w:r>
              <w:t>Pension "</w:t>
            </w:r>
            <w:proofErr w:type="spellStart"/>
            <w:r>
              <w:t>Altwien</w:t>
            </w:r>
            <w:proofErr w:type="spellEnd"/>
            <w:r>
              <w:t xml:space="preserve">" zahlt Löhne in Höhe von 6.789,-- </w:t>
            </w:r>
            <w:r w:rsidRPr="00C91D45">
              <w:rPr>
                <w:sz w:val="20"/>
                <w:szCs w:val="20"/>
              </w:rPr>
              <w:t>(Bankabbuchung)</w:t>
            </w:r>
          </w:p>
        </w:tc>
        <w:tc>
          <w:tcPr>
            <w:tcW w:w="155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2168F2" w:rsidRPr="002168F2" w:rsidRDefault="002168F2" w:rsidP="002168F2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X, Lohnausgabe</w:t>
            </w:r>
          </w:p>
        </w:tc>
        <w:tc>
          <w:tcPr>
            <w:tcW w:w="1276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</w:tr>
      <w:tr w:rsidR="002168F2" w:rsidTr="001D3DCC">
        <w:tc>
          <w:tcPr>
            <w:tcW w:w="3369" w:type="dxa"/>
          </w:tcPr>
          <w:p w:rsidR="002168F2" w:rsidRPr="00C91D45" w:rsidRDefault="002168F2" w:rsidP="001D3DCC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C91D45">
              <w:rPr>
                <w:sz w:val="20"/>
                <w:szCs w:val="20"/>
              </w:rPr>
              <w:t>Die Leiterin der Pension „</w:t>
            </w:r>
            <w:proofErr w:type="spellStart"/>
            <w:r w:rsidRPr="00C91D45">
              <w:rPr>
                <w:sz w:val="20"/>
                <w:szCs w:val="20"/>
              </w:rPr>
              <w:t>Altwien</w:t>
            </w:r>
            <w:proofErr w:type="spellEnd"/>
            <w:r w:rsidRPr="00C91D45">
              <w:rPr>
                <w:sz w:val="20"/>
                <w:szCs w:val="20"/>
              </w:rPr>
              <w:t>“ kauft bei Metro Lebensmittel und Getränke für die Gäste um brutto 2.680,-- gegen Barzahlung.</w:t>
            </w:r>
          </w:p>
        </w:tc>
        <w:tc>
          <w:tcPr>
            <w:tcW w:w="155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X, Wareneinkauf</w:t>
            </w:r>
          </w:p>
        </w:tc>
        <w:tc>
          <w:tcPr>
            <w:tcW w:w="1276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</w:tr>
      <w:tr w:rsidR="002168F2" w:rsidTr="001D3DCC">
        <w:tc>
          <w:tcPr>
            <w:tcW w:w="336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 xml:space="preserve">Eine Reisegruppe </w:t>
            </w:r>
            <w:proofErr w:type="gramStart"/>
            <w:r w:rsidRPr="002168F2">
              <w:rPr>
                <w:sz w:val="20"/>
                <w:szCs w:val="20"/>
              </w:rPr>
              <w:t>bleibt</w:t>
            </w:r>
            <w:proofErr w:type="gramEnd"/>
            <w:r w:rsidRPr="002168F2">
              <w:rPr>
                <w:sz w:val="20"/>
                <w:szCs w:val="20"/>
              </w:rPr>
              <w:t xml:space="preserve"> 2 Nächte, die Zahlung von 2.540,-- geht am Bankkonto ein.</w:t>
            </w:r>
          </w:p>
        </w:tc>
        <w:tc>
          <w:tcPr>
            <w:tcW w:w="1559" w:type="dxa"/>
          </w:tcPr>
          <w:p w:rsidR="002168F2" w:rsidRPr="002168F2" w:rsidRDefault="002168F2" w:rsidP="002168F2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 xml:space="preserve">X, Erlös </w:t>
            </w: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</w:tr>
      <w:tr w:rsidR="002168F2" w:rsidTr="001D3DCC">
        <w:tc>
          <w:tcPr>
            <w:tcW w:w="336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>Pension "</w:t>
            </w:r>
            <w:proofErr w:type="spellStart"/>
            <w:r w:rsidRPr="002168F2">
              <w:rPr>
                <w:sz w:val="20"/>
                <w:szCs w:val="20"/>
              </w:rPr>
              <w:t>Altwien</w:t>
            </w:r>
            <w:proofErr w:type="spellEnd"/>
            <w:r w:rsidRPr="002168F2">
              <w:rPr>
                <w:sz w:val="20"/>
                <w:szCs w:val="20"/>
              </w:rPr>
              <w:t>" kauft einen neuen Herd für die Küche um brutto 1.250,</w:t>
            </w:r>
            <w:proofErr w:type="gramStart"/>
            <w:r w:rsidRPr="002168F2">
              <w:rPr>
                <w:sz w:val="20"/>
                <w:szCs w:val="20"/>
              </w:rPr>
              <w:t>- .</w:t>
            </w:r>
            <w:proofErr w:type="gramEnd"/>
            <w:r w:rsidRPr="002168F2">
              <w:rPr>
                <w:sz w:val="20"/>
                <w:szCs w:val="20"/>
              </w:rPr>
              <w:t xml:space="preserve"> (Barzahlung) Der alte war kaputt.</w:t>
            </w:r>
          </w:p>
        </w:tc>
        <w:tc>
          <w:tcPr>
            <w:tcW w:w="155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x</w:t>
            </w: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Anlagevermögen</w:t>
            </w:r>
          </w:p>
        </w:tc>
      </w:tr>
      <w:tr w:rsidR="002168F2" w:rsidTr="001D3DCC">
        <w:tc>
          <w:tcPr>
            <w:tcW w:w="336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>Die Leiterin der Pension „</w:t>
            </w:r>
            <w:proofErr w:type="spellStart"/>
            <w:r w:rsidRPr="002168F2">
              <w:rPr>
                <w:sz w:val="20"/>
                <w:szCs w:val="20"/>
              </w:rPr>
              <w:t>Altwien</w:t>
            </w:r>
            <w:proofErr w:type="spellEnd"/>
            <w:r w:rsidRPr="002168F2">
              <w:rPr>
                <w:sz w:val="20"/>
                <w:szCs w:val="20"/>
              </w:rPr>
              <w:t xml:space="preserve">“ kauft ein Bücherregal für den Empfangsbereich um brutto 160,-- bei </w:t>
            </w:r>
            <w:proofErr w:type="spellStart"/>
            <w:r w:rsidRPr="002168F2">
              <w:rPr>
                <w:sz w:val="20"/>
                <w:szCs w:val="20"/>
              </w:rPr>
              <w:t>Leiner</w:t>
            </w:r>
            <w:proofErr w:type="spellEnd"/>
            <w:r w:rsidRPr="002168F2">
              <w:rPr>
                <w:sz w:val="20"/>
                <w:szCs w:val="20"/>
              </w:rPr>
              <w:t xml:space="preserve"> und zahlt bar.</w:t>
            </w:r>
          </w:p>
        </w:tc>
        <w:tc>
          <w:tcPr>
            <w:tcW w:w="155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(x, GWG)</w:t>
            </w:r>
          </w:p>
        </w:tc>
        <w:tc>
          <w:tcPr>
            <w:tcW w:w="1276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x</w:t>
            </w: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Anlagevermögen</w:t>
            </w:r>
          </w:p>
        </w:tc>
      </w:tr>
      <w:tr w:rsidR="002168F2" w:rsidTr="001D3DCC">
        <w:tc>
          <w:tcPr>
            <w:tcW w:w="336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>Ein Gast bleibt 1 Woche in der Pension und bezahlt dann 340,-- bar.</w:t>
            </w:r>
          </w:p>
        </w:tc>
        <w:tc>
          <w:tcPr>
            <w:tcW w:w="155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X, Erlös</w:t>
            </w: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</w:tr>
      <w:tr w:rsidR="002168F2" w:rsidTr="001D3DCC">
        <w:tc>
          <w:tcPr>
            <w:tcW w:w="336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>Die Chefin der Pension entnimmt 1 Bettzeug für Privatgebrauch mit einem Wert von 50,--</w:t>
            </w:r>
          </w:p>
          <w:p w:rsidR="002168F2" w:rsidRPr="002168F2" w:rsidRDefault="002168F2" w:rsidP="001D3DCC">
            <w:pPr>
              <w:tabs>
                <w:tab w:val="left" w:pos="7404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X, Eigenverbrauch</w:t>
            </w: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sz w:val="20"/>
                <w:szCs w:val="20"/>
              </w:rPr>
            </w:pPr>
          </w:p>
        </w:tc>
      </w:tr>
      <w:tr w:rsidR="002168F2" w:rsidTr="001D3DCC">
        <w:tc>
          <w:tcPr>
            <w:tcW w:w="336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lastRenderedPageBreak/>
              <w:t>Die Autowerkstätte Manfred Engel kauft Ersatzteile, Schrauben, Kleinteile etc. um 350,-- bei Opel Wien GmbH (Bankabbuchung)</w:t>
            </w:r>
          </w:p>
        </w:tc>
        <w:tc>
          <w:tcPr>
            <w:tcW w:w="1559" w:type="dxa"/>
          </w:tcPr>
          <w:p w:rsidR="002168F2" w:rsidRDefault="002168F2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2168F2" w:rsidRDefault="002168F2" w:rsidP="001D3DCC">
            <w:pPr>
              <w:tabs>
                <w:tab w:val="left" w:pos="7404"/>
              </w:tabs>
            </w:pPr>
            <w:r w:rsidRPr="002168F2">
              <w:rPr>
                <w:b/>
                <w:color w:val="FF0000"/>
                <w:sz w:val="20"/>
                <w:szCs w:val="20"/>
              </w:rPr>
              <w:t>X, Wareneinkauf</w:t>
            </w:r>
          </w:p>
        </w:tc>
        <w:tc>
          <w:tcPr>
            <w:tcW w:w="1276" w:type="dxa"/>
          </w:tcPr>
          <w:p w:rsidR="002168F2" w:rsidRDefault="002168F2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2168F2" w:rsidRDefault="002168F2" w:rsidP="001D3DCC">
            <w:pPr>
              <w:tabs>
                <w:tab w:val="left" w:pos="7404"/>
              </w:tabs>
            </w:pPr>
          </w:p>
        </w:tc>
      </w:tr>
      <w:tr w:rsidR="002168F2" w:rsidTr="001D3DCC">
        <w:tc>
          <w:tcPr>
            <w:tcW w:w="336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>Die Autowerkstätte Manfred Engel kauft eine neue Hebebühne um 3.400,--. (Bankabbuchung)</w:t>
            </w:r>
          </w:p>
        </w:tc>
        <w:tc>
          <w:tcPr>
            <w:tcW w:w="1559" w:type="dxa"/>
          </w:tcPr>
          <w:p w:rsidR="002168F2" w:rsidRDefault="002168F2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2168F2" w:rsidRDefault="002168F2" w:rsidP="001D3DCC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x</w:t>
            </w: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Anlagevermögen</w:t>
            </w:r>
          </w:p>
        </w:tc>
      </w:tr>
      <w:tr w:rsidR="002168F2" w:rsidTr="001D3DCC">
        <w:tc>
          <w:tcPr>
            <w:tcW w:w="336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>Die Autowerkstätte Manfred Engel kauft einen neuen Drucker für das Büro um brutto 130,-- bei Media Markt gegen Barzahlung.</w:t>
            </w:r>
          </w:p>
        </w:tc>
        <w:tc>
          <w:tcPr>
            <w:tcW w:w="1559" w:type="dxa"/>
          </w:tcPr>
          <w:p w:rsidR="002168F2" w:rsidRDefault="002168F2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2168F2" w:rsidRDefault="002168F2" w:rsidP="001D3DCC">
            <w:pPr>
              <w:tabs>
                <w:tab w:val="left" w:pos="7404"/>
              </w:tabs>
            </w:pPr>
            <w:r w:rsidRPr="002168F2">
              <w:rPr>
                <w:b/>
                <w:color w:val="FF0000"/>
                <w:sz w:val="20"/>
                <w:szCs w:val="20"/>
              </w:rPr>
              <w:t>(x, GWG)</w:t>
            </w:r>
          </w:p>
        </w:tc>
        <w:tc>
          <w:tcPr>
            <w:tcW w:w="1276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x</w:t>
            </w:r>
          </w:p>
        </w:tc>
        <w:tc>
          <w:tcPr>
            <w:tcW w:w="1701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Anlagevermögen</w:t>
            </w:r>
          </w:p>
        </w:tc>
      </w:tr>
      <w:tr w:rsidR="002168F2" w:rsidTr="001D3DCC">
        <w:tc>
          <w:tcPr>
            <w:tcW w:w="336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>Die Autowerkstätte Manfred Engel kauft diverse Autoreifen, um diese an die Kunden weiterzuverkaufen. Die Rechnungssumme beträgt brutto 3.870,-- aus und wird per Einziehungsauftrag beglichen.</w:t>
            </w:r>
          </w:p>
        </w:tc>
        <w:tc>
          <w:tcPr>
            <w:tcW w:w="1559" w:type="dxa"/>
          </w:tcPr>
          <w:p w:rsidR="002168F2" w:rsidRDefault="002168F2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2168F2" w:rsidRDefault="002168F2" w:rsidP="001D3DCC">
            <w:pPr>
              <w:tabs>
                <w:tab w:val="left" w:pos="7404"/>
              </w:tabs>
            </w:pPr>
            <w:r w:rsidRPr="002168F2">
              <w:rPr>
                <w:b/>
                <w:color w:val="FF0000"/>
                <w:sz w:val="20"/>
                <w:szCs w:val="20"/>
              </w:rPr>
              <w:t>X, Wareneinkauf</w:t>
            </w:r>
          </w:p>
        </w:tc>
        <w:tc>
          <w:tcPr>
            <w:tcW w:w="1276" w:type="dxa"/>
          </w:tcPr>
          <w:p w:rsidR="002168F2" w:rsidRDefault="002168F2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2168F2" w:rsidRDefault="002168F2" w:rsidP="001D3DCC">
            <w:pPr>
              <w:tabs>
                <w:tab w:val="left" w:pos="7404"/>
              </w:tabs>
            </w:pPr>
          </w:p>
        </w:tc>
      </w:tr>
      <w:tr w:rsidR="002168F2" w:rsidTr="001D3DCC">
        <w:tc>
          <w:tcPr>
            <w:tcW w:w="336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>Die Autowerkstätte Manfred Engel zahlt die Miete (brutto 780,--) für die Geschäftsräume durch Dauerauftrag.</w:t>
            </w:r>
          </w:p>
        </w:tc>
        <w:tc>
          <w:tcPr>
            <w:tcW w:w="1559" w:type="dxa"/>
          </w:tcPr>
          <w:p w:rsidR="002168F2" w:rsidRDefault="002168F2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2168F2" w:rsidRDefault="002168F2" w:rsidP="002168F2">
            <w:pPr>
              <w:tabs>
                <w:tab w:val="left" w:pos="7404"/>
              </w:tabs>
            </w:pPr>
            <w:r w:rsidRPr="002168F2">
              <w:rPr>
                <w:b/>
                <w:color w:val="FF0000"/>
                <w:sz w:val="20"/>
                <w:szCs w:val="20"/>
              </w:rPr>
              <w:t xml:space="preserve">X, </w:t>
            </w:r>
            <w:r>
              <w:rPr>
                <w:b/>
                <w:color w:val="FF0000"/>
                <w:sz w:val="20"/>
                <w:szCs w:val="20"/>
              </w:rPr>
              <w:t>Miete</w:t>
            </w:r>
          </w:p>
        </w:tc>
        <w:tc>
          <w:tcPr>
            <w:tcW w:w="1276" w:type="dxa"/>
          </w:tcPr>
          <w:p w:rsidR="002168F2" w:rsidRDefault="002168F2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2168F2" w:rsidRDefault="002168F2" w:rsidP="001D3DCC">
            <w:pPr>
              <w:tabs>
                <w:tab w:val="left" w:pos="7404"/>
              </w:tabs>
            </w:pPr>
          </w:p>
        </w:tc>
      </w:tr>
      <w:tr w:rsidR="002168F2" w:rsidTr="001D3DCC">
        <w:tc>
          <w:tcPr>
            <w:tcW w:w="3369" w:type="dxa"/>
          </w:tcPr>
          <w:p w:rsidR="002168F2" w:rsidRPr="002168F2" w:rsidRDefault="002168F2" w:rsidP="001D3DCC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>Der Chef der Autowerkstätte Manfred Engel entnimmt für das Privatauto seiner Frau Autoreifen um 350,--.</w:t>
            </w:r>
          </w:p>
        </w:tc>
        <w:tc>
          <w:tcPr>
            <w:tcW w:w="1559" w:type="dxa"/>
          </w:tcPr>
          <w:p w:rsidR="002168F2" w:rsidRDefault="002168F2" w:rsidP="001D3DCC">
            <w:pPr>
              <w:tabs>
                <w:tab w:val="left" w:pos="7404"/>
              </w:tabs>
            </w:pPr>
            <w:r w:rsidRPr="002168F2">
              <w:rPr>
                <w:b/>
                <w:color w:val="FF0000"/>
                <w:sz w:val="20"/>
                <w:szCs w:val="20"/>
              </w:rPr>
              <w:t>X, Eigenverbrauch</w:t>
            </w:r>
          </w:p>
        </w:tc>
        <w:tc>
          <w:tcPr>
            <w:tcW w:w="1701" w:type="dxa"/>
          </w:tcPr>
          <w:p w:rsidR="002168F2" w:rsidRDefault="002168F2" w:rsidP="001D3DCC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2168F2" w:rsidRDefault="002168F2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2168F2" w:rsidRDefault="002168F2" w:rsidP="001D3DCC">
            <w:pPr>
              <w:tabs>
                <w:tab w:val="left" w:pos="7404"/>
              </w:tabs>
            </w:pPr>
          </w:p>
        </w:tc>
      </w:tr>
      <w:tr w:rsidR="002168F2" w:rsidTr="001D3DCC">
        <w:tc>
          <w:tcPr>
            <w:tcW w:w="3369" w:type="dxa"/>
          </w:tcPr>
          <w:p w:rsidR="002168F2" w:rsidRDefault="002168F2" w:rsidP="001D3DCC">
            <w:pPr>
              <w:tabs>
                <w:tab w:val="left" w:pos="7404"/>
              </w:tabs>
            </w:pPr>
            <w:r>
              <w:t>Erfinde ein Beispiel:</w:t>
            </w:r>
          </w:p>
          <w:p w:rsidR="002168F2" w:rsidRDefault="002168F2" w:rsidP="001D3DCC">
            <w:pPr>
              <w:tabs>
                <w:tab w:val="left" w:pos="7404"/>
              </w:tabs>
            </w:pPr>
          </w:p>
          <w:p w:rsidR="002168F2" w:rsidRDefault="002168F2" w:rsidP="001D3DCC">
            <w:pPr>
              <w:tabs>
                <w:tab w:val="left" w:pos="7404"/>
              </w:tabs>
            </w:pPr>
          </w:p>
          <w:p w:rsidR="002168F2" w:rsidRDefault="002168F2" w:rsidP="001D3DCC">
            <w:pPr>
              <w:tabs>
                <w:tab w:val="left" w:pos="7404"/>
              </w:tabs>
            </w:pPr>
          </w:p>
        </w:tc>
        <w:tc>
          <w:tcPr>
            <w:tcW w:w="1559" w:type="dxa"/>
          </w:tcPr>
          <w:p w:rsidR="002168F2" w:rsidRDefault="002168F2" w:rsidP="001D3DCC">
            <w:pPr>
              <w:tabs>
                <w:tab w:val="left" w:pos="7404"/>
              </w:tabs>
            </w:pPr>
          </w:p>
          <w:p w:rsidR="002168F2" w:rsidRDefault="002168F2" w:rsidP="001D3DCC">
            <w:pPr>
              <w:tabs>
                <w:tab w:val="left" w:pos="7404"/>
              </w:tabs>
            </w:pPr>
          </w:p>
          <w:p w:rsidR="002168F2" w:rsidRDefault="002168F2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2168F2" w:rsidRDefault="002168F2" w:rsidP="001D3DCC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2168F2" w:rsidRDefault="002168F2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2168F2" w:rsidRDefault="002168F2" w:rsidP="001D3DCC">
            <w:pPr>
              <w:tabs>
                <w:tab w:val="left" w:pos="7404"/>
              </w:tabs>
            </w:pPr>
          </w:p>
        </w:tc>
      </w:tr>
      <w:tr w:rsidR="00726E6E" w:rsidTr="001D3DCC">
        <w:tc>
          <w:tcPr>
            <w:tcW w:w="3369" w:type="dxa"/>
          </w:tcPr>
          <w:p w:rsidR="00726E6E" w:rsidRPr="002168F2" w:rsidRDefault="00726E6E" w:rsidP="001D3DCC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>Pizzeria La Traviata kauft einen Pizzaofen um 780,--. (Bankabbuchung)</w:t>
            </w:r>
          </w:p>
        </w:tc>
        <w:tc>
          <w:tcPr>
            <w:tcW w:w="1559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726E6E" w:rsidRPr="002168F2" w:rsidRDefault="00726E6E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x</w:t>
            </w:r>
          </w:p>
        </w:tc>
        <w:tc>
          <w:tcPr>
            <w:tcW w:w="1701" w:type="dxa"/>
          </w:tcPr>
          <w:p w:rsidR="00726E6E" w:rsidRPr="002168F2" w:rsidRDefault="00726E6E" w:rsidP="001D3DCC">
            <w:pPr>
              <w:tabs>
                <w:tab w:val="left" w:pos="7404"/>
              </w:tabs>
              <w:rPr>
                <w:b/>
                <w:color w:val="FF0000"/>
                <w:sz w:val="20"/>
                <w:szCs w:val="20"/>
              </w:rPr>
            </w:pPr>
            <w:r w:rsidRPr="002168F2">
              <w:rPr>
                <w:b/>
                <w:color w:val="FF0000"/>
                <w:sz w:val="20"/>
                <w:szCs w:val="20"/>
              </w:rPr>
              <w:t>Anlagevermögen</w:t>
            </w:r>
          </w:p>
        </w:tc>
      </w:tr>
      <w:tr w:rsidR="00726E6E" w:rsidTr="001D3DCC">
        <w:tc>
          <w:tcPr>
            <w:tcW w:w="3369" w:type="dxa"/>
          </w:tcPr>
          <w:p w:rsidR="00726E6E" w:rsidRPr="002168F2" w:rsidRDefault="00726E6E" w:rsidP="001D3DCC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 xml:space="preserve">Pizzeria La Traviata kauft Kopierpapier und Ordner bei </w:t>
            </w:r>
            <w:proofErr w:type="spellStart"/>
            <w:r w:rsidRPr="002168F2">
              <w:rPr>
                <w:sz w:val="20"/>
                <w:szCs w:val="20"/>
              </w:rPr>
              <w:t>Libro</w:t>
            </w:r>
            <w:proofErr w:type="spellEnd"/>
            <w:r w:rsidRPr="002168F2">
              <w:rPr>
                <w:sz w:val="20"/>
                <w:szCs w:val="20"/>
              </w:rPr>
              <w:t xml:space="preserve"> um 17,40, Barzahlung</w:t>
            </w:r>
          </w:p>
        </w:tc>
        <w:tc>
          <w:tcPr>
            <w:tcW w:w="1559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726E6E" w:rsidRDefault="00726E6E" w:rsidP="00726E6E">
            <w:pPr>
              <w:tabs>
                <w:tab w:val="left" w:pos="7404"/>
              </w:tabs>
            </w:pPr>
            <w:r w:rsidRPr="002168F2">
              <w:rPr>
                <w:b/>
                <w:color w:val="FF0000"/>
                <w:sz w:val="20"/>
                <w:szCs w:val="20"/>
              </w:rPr>
              <w:t xml:space="preserve">X, </w:t>
            </w:r>
            <w:r>
              <w:rPr>
                <w:b/>
                <w:color w:val="FF0000"/>
                <w:sz w:val="20"/>
                <w:szCs w:val="20"/>
              </w:rPr>
              <w:t>Büromaterial</w:t>
            </w:r>
          </w:p>
        </w:tc>
        <w:tc>
          <w:tcPr>
            <w:tcW w:w="1276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</w:tr>
      <w:tr w:rsidR="00726E6E" w:rsidTr="001D3DCC">
        <w:tc>
          <w:tcPr>
            <w:tcW w:w="3369" w:type="dxa"/>
          </w:tcPr>
          <w:p w:rsidR="00726E6E" w:rsidRPr="002168F2" w:rsidRDefault="00726E6E" w:rsidP="001D3DCC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>Pizzeria La Traviata kauft 3 Fässer Bier und 4 Kisten Cola (78,50) beim Getränkehändler gegen Barzahlung.</w:t>
            </w:r>
          </w:p>
        </w:tc>
        <w:tc>
          <w:tcPr>
            <w:tcW w:w="1559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726E6E" w:rsidRDefault="00726E6E" w:rsidP="001D3DCC">
            <w:pPr>
              <w:tabs>
                <w:tab w:val="left" w:pos="7404"/>
              </w:tabs>
            </w:pPr>
            <w:r w:rsidRPr="002168F2">
              <w:rPr>
                <w:b/>
                <w:color w:val="FF0000"/>
                <w:sz w:val="20"/>
                <w:szCs w:val="20"/>
              </w:rPr>
              <w:t>X, Wareneinkauf</w:t>
            </w:r>
          </w:p>
        </w:tc>
        <w:tc>
          <w:tcPr>
            <w:tcW w:w="1276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</w:tr>
      <w:tr w:rsidR="00726E6E" w:rsidTr="001D3DCC">
        <w:tc>
          <w:tcPr>
            <w:tcW w:w="3369" w:type="dxa"/>
          </w:tcPr>
          <w:p w:rsidR="00726E6E" w:rsidRPr="002168F2" w:rsidRDefault="00726E6E" w:rsidP="001D3DCC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 xml:space="preserve">Die Chefin der </w:t>
            </w:r>
            <w:proofErr w:type="spellStart"/>
            <w:r w:rsidRPr="002168F2">
              <w:rPr>
                <w:sz w:val="20"/>
                <w:szCs w:val="20"/>
              </w:rPr>
              <w:t>Pizzaria</w:t>
            </w:r>
            <w:proofErr w:type="spellEnd"/>
            <w:r w:rsidRPr="002168F2">
              <w:rPr>
                <w:sz w:val="20"/>
                <w:szCs w:val="20"/>
              </w:rPr>
              <w:t xml:space="preserve"> La Traviata entnimmt 1 kg Schinken für private Zwecke.</w:t>
            </w:r>
          </w:p>
        </w:tc>
        <w:tc>
          <w:tcPr>
            <w:tcW w:w="1559" w:type="dxa"/>
          </w:tcPr>
          <w:p w:rsidR="00726E6E" w:rsidRDefault="00726E6E" w:rsidP="001D3DCC">
            <w:pPr>
              <w:tabs>
                <w:tab w:val="left" w:pos="7404"/>
              </w:tabs>
            </w:pPr>
            <w:r w:rsidRPr="002168F2">
              <w:rPr>
                <w:b/>
                <w:color w:val="FF0000"/>
                <w:sz w:val="20"/>
                <w:szCs w:val="20"/>
              </w:rPr>
              <w:t>X, Eigenverbrauch</w:t>
            </w:r>
          </w:p>
        </w:tc>
        <w:tc>
          <w:tcPr>
            <w:tcW w:w="1701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</w:tr>
      <w:tr w:rsidR="00726E6E" w:rsidTr="001D3DCC">
        <w:tc>
          <w:tcPr>
            <w:tcW w:w="3369" w:type="dxa"/>
          </w:tcPr>
          <w:p w:rsidR="00726E6E" w:rsidRPr="002168F2" w:rsidRDefault="00726E6E" w:rsidP="001D3DCC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>Pizzeria La Traviata zahlt die Lohnabgaben, die monatlich an die Krankenkasse und das Finanzamt fällig sind durch Banküberweisung.</w:t>
            </w:r>
          </w:p>
        </w:tc>
        <w:tc>
          <w:tcPr>
            <w:tcW w:w="1559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726E6E" w:rsidRDefault="00726E6E" w:rsidP="001D3DCC">
            <w:pPr>
              <w:tabs>
                <w:tab w:val="left" w:pos="7404"/>
              </w:tabs>
            </w:pPr>
            <w:r w:rsidRPr="002168F2">
              <w:rPr>
                <w:b/>
                <w:color w:val="FF0000"/>
                <w:sz w:val="20"/>
                <w:szCs w:val="20"/>
              </w:rPr>
              <w:t>X, Lohnausgabe</w:t>
            </w:r>
            <w:r>
              <w:rPr>
                <w:b/>
                <w:color w:val="FF0000"/>
                <w:sz w:val="20"/>
                <w:szCs w:val="20"/>
              </w:rPr>
              <w:t>n</w:t>
            </w:r>
          </w:p>
        </w:tc>
        <w:tc>
          <w:tcPr>
            <w:tcW w:w="1276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</w:tr>
      <w:tr w:rsidR="00726E6E" w:rsidTr="001D3DCC">
        <w:tc>
          <w:tcPr>
            <w:tcW w:w="3369" w:type="dxa"/>
          </w:tcPr>
          <w:p w:rsidR="00726E6E" w:rsidRPr="002168F2" w:rsidRDefault="00726E6E" w:rsidP="001D3DCC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 xml:space="preserve">Die Chefin der </w:t>
            </w:r>
            <w:proofErr w:type="spellStart"/>
            <w:r w:rsidRPr="002168F2">
              <w:rPr>
                <w:sz w:val="20"/>
                <w:szCs w:val="20"/>
              </w:rPr>
              <w:t>Pizzaria</w:t>
            </w:r>
            <w:proofErr w:type="spellEnd"/>
            <w:r w:rsidRPr="002168F2">
              <w:rPr>
                <w:sz w:val="20"/>
                <w:szCs w:val="20"/>
              </w:rPr>
              <w:t xml:space="preserve"> La Traviata zahlt die Rechnung des Weinhändlers</w:t>
            </w:r>
            <w:r>
              <w:rPr>
                <w:sz w:val="20"/>
                <w:szCs w:val="20"/>
              </w:rPr>
              <w:t xml:space="preserve"> über 340,-- </w:t>
            </w:r>
            <w:r w:rsidRPr="002168F2">
              <w:rPr>
                <w:sz w:val="20"/>
                <w:szCs w:val="20"/>
              </w:rPr>
              <w:t xml:space="preserve"> durch Banküberweisung.</w:t>
            </w:r>
          </w:p>
        </w:tc>
        <w:tc>
          <w:tcPr>
            <w:tcW w:w="1559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726E6E" w:rsidRDefault="00726E6E" w:rsidP="001D3DCC">
            <w:pPr>
              <w:tabs>
                <w:tab w:val="left" w:pos="7404"/>
              </w:tabs>
            </w:pPr>
            <w:r w:rsidRPr="002168F2">
              <w:rPr>
                <w:b/>
                <w:color w:val="FF0000"/>
                <w:sz w:val="20"/>
                <w:szCs w:val="20"/>
              </w:rPr>
              <w:t>X, Wareneinkauf</w:t>
            </w:r>
          </w:p>
        </w:tc>
        <w:tc>
          <w:tcPr>
            <w:tcW w:w="1276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</w:tr>
      <w:tr w:rsidR="00726E6E" w:rsidTr="001D3DCC">
        <w:tc>
          <w:tcPr>
            <w:tcW w:w="3369" w:type="dxa"/>
          </w:tcPr>
          <w:p w:rsidR="00726E6E" w:rsidRPr="002168F2" w:rsidRDefault="00726E6E" w:rsidP="001D3DCC">
            <w:pPr>
              <w:tabs>
                <w:tab w:val="left" w:pos="7404"/>
              </w:tabs>
              <w:rPr>
                <w:sz w:val="20"/>
                <w:szCs w:val="20"/>
              </w:rPr>
            </w:pPr>
            <w:r w:rsidRPr="002168F2">
              <w:rPr>
                <w:sz w:val="20"/>
                <w:szCs w:val="20"/>
              </w:rPr>
              <w:t>Pizzeria La Traviata zahlt die KFZ-Versicherung in Höhe von 1.235,-- durch Banküberweisung.</w:t>
            </w:r>
          </w:p>
        </w:tc>
        <w:tc>
          <w:tcPr>
            <w:tcW w:w="1559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726E6E" w:rsidRDefault="00726E6E" w:rsidP="00726E6E">
            <w:pPr>
              <w:tabs>
                <w:tab w:val="left" w:pos="7404"/>
              </w:tabs>
            </w:pPr>
            <w:r w:rsidRPr="002168F2">
              <w:rPr>
                <w:b/>
                <w:color w:val="FF0000"/>
                <w:sz w:val="20"/>
                <w:szCs w:val="20"/>
              </w:rPr>
              <w:t xml:space="preserve">X, </w:t>
            </w:r>
            <w:r>
              <w:rPr>
                <w:b/>
                <w:color w:val="FF0000"/>
                <w:sz w:val="20"/>
                <w:szCs w:val="20"/>
              </w:rPr>
              <w:t>Versicherung</w:t>
            </w:r>
          </w:p>
        </w:tc>
        <w:tc>
          <w:tcPr>
            <w:tcW w:w="1276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</w:tr>
      <w:tr w:rsidR="00726E6E" w:rsidTr="001D3DCC">
        <w:tc>
          <w:tcPr>
            <w:tcW w:w="3369" w:type="dxa"/>
          </w:tcPr>
          <w:p w:rsidR="00726E6E" w:rsidRDefault="00726E6E" w:rsidP="001D3DCC">
            <w:pPr>
              <w:tabs>
                <w:tab w:val="left" w:pos="7404"/>
              </w:tabs>
            </w:pPr>
            <w:r>
              <w:t>Erfinde ein Beispiel:</w:t>
            </w:r>
          </w:p>
          <w:p w:rsidR="00726E6E" w:rsidRDefault="00726E6E" w:rsidP="001D3DCC">
            <w:pPr>
              <w:tabs>
                <w:tab w:val="left" w:pos="7404"/>
              </w:tabs>
            </w:pPr>
          </w:p>
          <w:p w:rsidR="00726E6E" w:rsidRDefault="00726E6E" w:rsidP="001D3DCC">
            <w:pPr>
              <w:tabs>
                <w:tab w:val="left" w:pos="7404"/>
              </w:tabs>
            </w:pPr>
          </w:p>
          <w:p w:rsidR="00726E6E" w:rsidRDefault="00726E6E" w:rsidP="001D3DCC">
            <w:pPr>
              <w:tabs>
                <w:tab w:val="left" w:pos="7404"/>
              </w:tabs>
            </w:pPr>
          </w:p>
        </w:tc>
        <w:tc>
          <w:tcPr>
            <w:tcW w:w="1559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  <w:tc>
          <w:tcPr>
            <w:tcW w:w="1276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  <w:tc>
          <w:tcPr>
            <w:tcW w:w="1701" w:type="dxa"/>
          </w:tcPr>
          <w:p w:rsidR="00726E6E" w:rsidRDefault="00726E6E" w:rsidP="001D3DCC">
            <w:pPr>
              <w:tabs>
                <w:tab w:val="left" w:pos="7404"/>
              </w:tabs>
            </w:pPr>
          </w:p>
        </w:tc>
      </w:tr>
    </w:tbl>
    <w:p w:rsidR="002168F2" w:rsidRDefault="002168F2" w:rsidP="006B2DDB">
      <w:pPr>
        <w:tabs>
          <w:tab w:val="left" w:pos="7404"/>
        </w:tabs>
      </w:pPr>
    </w:p>
    <w:sectPr w:rsidR="002168F2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38D" w:rsidRDefault="005E338D" w:rsidP="006819C5">
      <w:pPr>
        <w:spacing w:after="0" w:line="240" w:lineRule="auto"/>
      </w:pPr>
      <w:r>
        <w:separator/>
      </w:r>
    </w:p>
  </w:endnote>
  <w:endnote w:type="continuationSeparator" w:id="0">
    <w:p w:rsidR="005E338D" w:rsidRDefault="005E338D" w:rsidP="00681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38D" w:rsidRDefault="005E338D" w:rsidP="006819C5">
      <w:pPr>
        <w:spacing w:after="0" w:line="240" w:lineRule="auto"/>
      </w:pPr>
      <w:r>
        <w:separator/>
      </w:r>
    </w:p>
  </w:footnote>
  <w:footnote w:type="continuationSeparator" w:id="0">
    <w:p w:rsidR="005E338D" w:rsidRDefault="005E338D" w:rsidP="00681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03A" w:rsidRDefault="00B9703A">
    <w:pPr>
      <w:pStyle w:val="Kopfzeile"/>
    </w:pPr>
    <w:r>
      <w:t>Mag. Karin Rotheneder</w:t>
    </w:r>
    <w:r w:rsidR="003B53F5">
      <w:t>, BHAK Wien 10</w:t>
    </w:r>
  </w:p>
  <w:p w:rsidR="006819C5" w:rsidRPr="00B9703A" w:rsidRDefault="006819C5">
    <w:pPr>
      <w:pStyle w:val="Kopfzeile"/>
      <w:rPr>
        <w:u w:val="single"/>
      </w:rPr>
    </w:pPr>
    <w:r w:rsidRPr="00B9703A">
      <w:rPr>
        <w:u w:val="single"/>
      </w:rPr>
      <w:t>AB Ausgabe für die E-A-R? j/n</w:t>
    </w:r>
    <w:r w:rsidR="00B9703A" w:rsidRPr="00B9703A">
      <w:rPr>
        <w:u w:val="single"/>
      </w:rPr>
      <w:tab/>
    </w:r>
    <w:r w:rsidR="00B9703A" w:rsidRPr="00B9703A">
      <w:rPr>
        <w:u w:val="single"/>
      </w:rPr>
      <w:tab/>
      <w:t>1. Kl. HAS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DDB"/>
    <w:rsid w:val="00026293"/>
    <w:rsid w:val="000421E9"/>
    <w:rsid w:val="000A66C6"/>
    <w:rsid w:val="002168F2"/>
    <w:rsid w:val="00233060"/>
    <w:rsid w:val="0025020C"/>
    <w:rsid w:val="00252B53"/>
    <w:rsid w:val="002A394A"/>
    <w:rsid w:val="003B53F5"/>
    <w:rsid w:val="004225D7"/>
    <w:rsid w:val="004679B1"/>
    <w:rsid w:val="005213AD"/>
    <w:rsid w:val="00581A20"/>
    <w:rsid w:val="005E338D"/>
    <w:rsid w:val="006819C5"/>
    <w:rsid w:val="006B2DDB"/>
    <w:rsid w:val="00726E6E"/>
    <w:rsid w:val="007B5413"/>
    <w:rsid w:val="008E16CE"/>
    <w:rsid w:val="009E6C24"/>
    <w:rsid w:val="00A87DBE"/>
    <w:rsid w:val="00B9703A"/>
    <w:rsid w:val="00BB7DC2"/>
    <w:rsid w:val="00C6315C"/>
    <w:rsid w:val="00C91D45"/>
    <w:rsid w:val="00D231DF"/>
    <w:rsid w:val="00E24E32"/>
    <w:rsid w:val="00EE684B"/>
    <w:rsid w:val="00FC3AA3"/>
    <w:rsid w:val="00FD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6B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681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819C5"/>
  </w:style>
  <w:style w:type="paragraph" w:styleId="Fuzeile">
    <w:name w:val="footer"/>
    <w:basedOn w:val="Standard"/>
    <w:link w:val="FuzeileZchn"/>
    <w:uiPriority w:val="99"/>
    <w:unhideWhenUsed/>
    <w:rsid w:val="00681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819C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D1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D14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6B2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681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819C5"/>
  </w:style>
  <w:style w:type="paragraph" w:styleId="Fuzeile">
    <w:name w:val="footer"/>
    <w:basedOn w:val="Standard"/>
    <w:link w:val="FuzeileZchn"/>
    <w:uiPriority w:val="99"/>
    <w:unhideWhenUsed/>
    <w:rsid w:val="006819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819C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D1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D14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~WRL3944.tmp</Template>
  <TotalTime>0</TotalTime>
  <Pages>4</Pages>
  <Words>942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HAK</Company>
  <LinksUpToDate>false</LinksUpToDate>
  <CharactersWithSpaces>6865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Rotheneder Karin</dc:creator>
  <cp:lastModifiedBy>Rotheneder Karin</cp:lastModifiedBy>
  <cp:revision>4</cp:revision>
  <cp:lastPrinted>2012-05-04T07:08:00Z</cp:lastPrinted>
  <dcterms:created xsi:type="dcterms:W3CDTF">2013-04-18T07:20:00Z</dcterms:created>
  <dcterms:modified xsi:type="dcterms:W3CDTF">2013-04-24T11:49:00Z</dcterms:modified>
</cp:coreProperties>
</file>